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5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4E46" w:rsidRDefault="00F47485">
      <w:pPr>
        <w:pStyle w:val="Title"/>
      </w:pPr>
      <w:bookmarkStart w:id="0" w:name="_GoBack"/>
      <w:bookmarkEnd w:id="0"/>
      <w:r>
        <w:t xml:space="preserve">Certificate Of </w:t>
      </w:r>
      <w:r>
        <w:rPr>
          <w:noProof/>
          <w:lang w:eastAsia="en-US"/>
          <w14:textOutline w14:w="0" w14:cap="rnd" w14:cmpd="sng" w14:algn="ctr">
            <w14:noFill/>
            <w14:prstDash w14:val="solid"/>
            <w14:bevel/>
          </w14:textOutline>
        </w:rPr>
        <mc:AlternateContent>
          <mc:Choice Requires="wpg">
            <w:drawing>
              <wp:anchor distT="0" distB="0" distL="114300" distR="114300" simplePos="0" relativeHeight="251651069" behindDoc="1" locked="0" layoutInCell="1" allowOverlap="1">
                <wp:simplePos x="0" y="0"/>
                <wp:positionH relativeFrom="page">
                  <wp:align>center</wp:align>
                </wp:positionH>
                <wp:positionV relativeFrom="page">
                  <wp:align>center</wp:align>
                </wp:positionV>
                <wp:extent cx="9198864" cy="6867144"/>
                <wp:effectExtent l="0" t="0" r="2540" b="0"/>
                <wp:wrapNone/>
                <wp:docPr id="4" name="Background" descr="Background Graphic&#10;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98864" cy="6867144"/>
                          <a:chOff x="0" y="0"/>
                          <a:chExt cx="9201150" cy="6867525"/>
                        </a:xfrm>
                      </wpg:grpSpPr>
                      <pic:pic xmlns:pic="http://schemas.openxmlformats.org/drawingml/2006/picture">
                        <pic:nvPicPr>
                          <pic:cNvPr id="3" name="Rays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01150" cy="68580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824" name="Black border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525" y="0"/>
                            <a:ext cx="9182100" cy="68675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" name="Rectangular border"/>
                        <wps:cNvSpPr/>
                        <wps:spPr>
                          <a:xfrm>
                            <a:off x="180975" y="161925"/>
                            <a:ext cx="8834113" cy="6540294"/>
                          </a:xfrm>
                          <a:prstGeom prst="rect">
                            <a:avLst/>
                          </a:prstGeom>
                          <a:noFill/>
                          <a:ln w="82550">
                            <a:solidFill>
                              <a:schemeClr val="accent5"/>
                            </a:solidFill>
                            <a:miter lim="800000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F4E46" w:rsidRDefault="009F4E46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Background" o:spid="_x0000_s1026" alt="Description: Background Graphic&#10;" style="position:absolute;left:0;text-align:left;margin-left:0;margin-top:0;width:724.3pt;height:540.7pt;z-index:-251665411;mso-position-horizontal:center;mso-position-horizontal-relative:page;mso-position-vertical:center;mso-position-vertical-relative:page;mso-width-relative:margin;mso-height-relative:margin" coordsize="9201150,686752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Rays" o:spid="_x0000_s1027" type="#_x0000_t75" style="position:absolute;width:9201150;height:685800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">
                  <v:imagedata r:id="rId12" o:title=""/>
                  <v:path arrowok="t"/>
                </v:shape>
                <v:shape id="Black border" o:spid="_x0000_s1028" type="#_x0000_t75" style="position:absolute;left:9525;width:9182100;height:686752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">
                  <v:imagedata r:id="rId13" o:title=""/>
                  <v:path arrowok="t"/>
                </v:shape>
                <v:rect id="Rectangular border" o:spid="_x0000_s1029" style="position:absolute;left:180975;top:161925;width:8834113;height:6540294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u8ys4wAAA&#10;ANoAAAAPAAAAZHJzL2Rvd25yZXYueG1sRI/NqsIwFIT3F3yHcAR317SKF6lG8QfBhRur4PbQHNti&#10;c1KaaKtPbwThLoeZ+YaZLztTiQc1rrSsIB5GIIgzq0vOFZxPu98pCOeRNVaWScGTHCwXvZ85Jtq2&#10;fKRH6nMRIOwSVFB4XydSuqwgg25oa+LgXW1j0AfZ5FI32Aa4qeQoiv6kwZLDQoE1bQrKbundKNjG&#10;3a6lw6a2l238WqPW6Vh7pQb9bjUD4anz/+Fve68VTOBzJdwAuXgD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Bu8ys4wAAAANoAAAAPAAAAAAAAAAAAAAAAAJcCAABkcnMvZG93bnJl&#10;di54bWxQSwUGAAAAAAQABAD1AAAAhAMAAAAA&#10;" filled="f" strokecolor="#653a95 [3208]" strokeweight="6.5pt">
                  <v:textbox>
                    <w:txbxContent>
                      <w:p w:rsidR="009F4E46" w:rsidRDefault="009F4E46"/>
                    </w:txbxContent>
                  </v:textbox>
                </v:rect>
                <w10:wrap anchorx="page" anchory="page"/>
              </v:group>
            </w:pict>
          </mc:Fallback>
        </mc:AlternateContent>
      </w:r>
      <w:r>
        <w:t>Participation</w:t>
      </w:r>
    </w:p>
    <w:p w:rsidR="009F4E46" w:rsidRDefault="00DE3471">
      <w:pPr>
        <w:pStyle w:val="Name"/>
      </w:pPr>
      <w:sdt>
        <w:sdtPr>
          <w:id w:val="-1756204315"/>
          <w:placeholder>
            <w:docPart w:val="3B53529D906F1D4EB67B4B8770BE786A"/>
          </w:placeholder>
          <w:temporary/>
          <w:showingPlcHdr/>
        </w:sdtPr>
        <w:sdtEndPr/>
        <w:sdtContent>
          <w:r w:rsidR="00F47485">
            <w:t>[Recipient Name]</w:t>
          </w:r>
        </w:sdtContent>
      </w:sdt>
    </w:p>
    <w:sdt>
      <w:sdtPr>
        <w:id w:val="1430230843"/>
        <w:placeholder>
          <w:docPart w:val="37392C33BCBA7E4F8BECA6AFC699A84B"/>
        </w:placeholder>
        <w:temporary/>
        <w:showingPlcHdr/>
      </w:sdtPr>
      <w:sdtEndPr/>
      <w:sdtContent>
        <w:p w:rsidR="009F4E46" w:rsidRDefault="00F47485">
          <w:r>
            <w:t>is thanked for their phenomenal participation on</w:t>
          </w:r>
        </w:p>
      </w:sdtContent>
    </w:sdt>
    <w:p w:rsidR="009F4E46" w:rsidRDefault="00DE3471">
      <w:pPr>
        <w:pStyle w:val="Organization"/>
        <w:spacing w:after="0"/>
      </w:pPr>
      <w:sdt>
        <w:sdtPr>
          <w:id w:val="-50456193"/>
          <w:placeholder>
            <w:docPart w:val="F840F049E04D4A458B6D8F3043BE09C1"/>
          </w:placeholder>
          <w:temporary/>
          <w:showingPlcHdr/>
        </w:sdtPr>
        <w:sdtEndPr/>
        <w:sdtContent>
          <w:r w:rsidR="00F47485">
            <w:t>[Team Name]</w:t>
          </w:r>
        </w:sdtContent>
      </w:sdt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  <w:tblDescription w:val="Award seal and signature"/>
      </w:tblPr>
      <w:tblGrid>
        <w:gridCol w:w="3123"/>
        <w:gridCol w:w="927"/>
        <w:gridCol w:w="8622"/>
      </w:tblGrid>
      <w:tr w:rsidR="009F4E46">
        <w:trPr>
          <w:trHeight w:val="3024"/>
        </w:trPr>
        <w:sdt>
          <w:sdtPr>
            <w:alias w:val="Click arrow at right to select an icon"/>
            <w:tag w:val="Click arrow at right to select an icon"/>
            <w:id w:val="-1667470174"/>
            <w:placeholder>
              <w:docPart w:val="BD8EC5FDF4051F45BD9A9D5BE127ED29"/>
            </w:placeholder>
            <w:docPartList>
              <w:docPartGallery w:val="Quick Parts"/>
              <w:docPartCategory w:val=" Award"/>
            </w:docPartList>
          </w:sdtPr>
          <w:sdtEndPr/>
          <w:sdtContent>
            <w:tc>
              <w:tcPr>
                <w:tcW w:w="3123" w:type="dxa"/>
                <w:vAlign w:val="center"/>
              </w:tcPr>
              <w:p w:rsidR="009F4E46" w:rsidRDefault="00F47485">
                <w:pPr>
                  <w:spacing w:after="0" w:line="240" w:lineRule="auto"/>
                </w:pPr>
                <w:r>
                  <w:rPr>
                    <w:noProof/>
                    <w:lang w:eastAsia="en-US"/>
                  </w:rPr>
                  <mc:AlternateContent>
                    <mc:Choice Requires="wpg">
                      <w:drawing>
                        <wp:inline distT="0" distB="0" distL="0" distR="0">
                          <wp:extent cx="1892300" cy="1892300"/>
                          <wp:effectExtent l="0" t="0" r="0" b="0"/>
                          <wp:docPr id="24" name="Group 24" descr="Award seal graphic"/>
                          <wp:cNvGraphicFramePr/>
                          <a:graphic xmlns:a="http://schemas.openxmlformats.org/drawingml/2006/main">
                            <a:graphicData uri="http://schemas.microsoft.com/office/word/2010/wordprocessingGroup">
                              <wpg:wgp>
                                <wpg:cNvGrpSpPr/>
                                <wpg:grpSpPr>
                                  <a:xfrm>
                                    <a:off x="0" y="0"/>
                                    <a:ext cx="1892300" cy="1892300"/>
                                    <a:chOff x="0" y="0"/>
                                    <a:chExt cx="1892300" cy="1892300"/>
                                  </a:xfrm>
                                </wpg:grpSpPr>
                                <wpg:grpSp>
                                  <wpg:cNvPr id="25" name="Seal" descr="Award Seal"/>
                                  <wpg:cNvGrpSpPr/>
                                  <wpg:grpSpPr>
                                    <a:xfrm>
                                      <a:off x="0" y="0"/>
                                      <a:ext cx="1892300" cy="1892300"/>
                                      <a:chOff x="0" y="0"/>
                                      <a:chExt cx="1895475" cy="1901825"/>
                                    </a:xfrm>
                                  </wpg:grpSpPr>
                                  <wps:wsp>
                                    <wps:cNvPr id="26" name="Seal Shape" descr="Award seal shape"/>
                                    <wps:cNvSpPr>
                                      <a:spLocks noChangeAspect="1"/>
                                    </wps:cNvSpPr>
                                    <wps:spPr bwMode="auto">
                                      <a:xfrm>
                                        <a:off x="0" y="9525"/>
                                        <a:ext cx="1892300" cy="1892300"/>
                                      </a:xfrm>
                                      <a:custGeom>
                                        <a:avLst/>
                                        <a:gdLst>
                                          <a:gd name="T0" fmla="*/ 1674 w 3366"/>
                                          <a:gd name="T1" fmla="*/ 214 h 3348"/>
                                          <a:gd name="T2" fmla="*/ 1888 w 3366"/>
                                          <a:gd name="T3" fmla="*/ 0 h 3348"/>
                                          <a:gd name="T4" fmla="*/ 2048 w 3366"/>
                                          <a:gd name="T5" fmla="*/ 267 h 3348"/>
                                          <a:gd name="T6" fmla="*/ 2297 w 3366"/>
                                          <a:gd name="T7" fmla="*/ 107 h 3348"/>
                                          <a:gd name="T8" fmla="*/ 2386 w 3366"/>
                                          <a:gd name="T9" fmla="*/ 392 h 3348"/>
                                          <a:gd name="T10" fmla="*/ 2671 w 3366"/>
                                          <a:gd name="T11" fmla="*/ 303 h 3348"/>
                                          <a:gd name="T12" fmla="*/ 2671 w 3366"/>
                                          <a:gd name="T13" fmla="*/ 605 h 3348"/>
                                          <a:gd name="T14" fmla="*/ 2974 w 3366"/>
                                          <a:gd name="T15" fmla="*/ 588 h 3348"/>
                                          <a:gd name="T16" fmla="*/ 2903 w 3366"/>
                                          <a:gd name="T17" fmla="*/ 890 h 3348"/>
                                          <a:gd name="T18" fmla="*/ 3206 w 3366"/>
                                          <a:gd name="T19" fmla="*/ 944 h 3348"/>
                                          <a:gd name="T20" fmla="*/ 3063 w 3366"/>
                                          <a:gd name="T21" fmla="*/ 1211 h 3348"/>
                                          <a:gd name="T22" fmla="*/ 3330 w 3366"/>
                                          <a:gd name="T23" fmla="*/ 1353 h 3348"/>
                                          <a:gd name="T24" fmla="*/ 3134 w 3366"/>
                                          <a:gd name="T25" fmla="*/ 1585 h 3348"/>
                                          <a:gd name="T26" fmla="*/ 3366 w 3366"/>
                                          <a:gd name="T27" fmla="*/ 1781 h 3348"/>
                                          <a:gd name="T28" fmla="*/ 3117 w 3366"/>
                                          <a:gd name="T29" fmla="*/ 1941 h 3348"/>
                                          <a:gd name="T30" fmla="*/ 3277 w 3366"/>
                                          <a:gd name="T31" fmla="*/ 2190 h 3348"/>
                                          <a:gd name="T32" fmla="*/ 2992 w 3366"/>
                                          <a:gd name="T33" fmla="*/ 2297 h 3348"/>
                                          <a:gd name="T34" fmla="*/ 3099 w 3366"/>
                                          <a:gd name="T35" fmla="*/ 2564 h 3348"/>
                                          <a:gd name="T36" fmla="*/ 2796 w 3366"/>
                                          <a:gd name="T37" fmla="*/ 2600 h 3348"/>
                                          <a:gd name="T38" fmla="*/ 2832 w 3366"/>
                                          <a:gd name="T39" fmla="*/ 2903 h 3348"/>
                                          <a:gd name="T40" fmla="*/ 2529 w 3366"/>
                                          <a:gd name="T41" fmla="*/ 2849 h 3348"/>
                                          <a:gd name="T42" fmla="*/ 2493 w 3366"/>
                                          <a:gd name="T43" fmla="*/ 3152 h 3348"/>
                                          <a:gd name="T44" fmla="*/ 2208 w 3366"/>
                                          <a:gd name="T45" fmla="*/ 3027 h 3348"/>
                                          <a:gd name="T46" fmla="*/ 2101 w 3366"/>
                                          <a:gd name="T47" fmla="*/ 3294 h 3348"/>
                                          <a:gd name="T48" fmla="*/ 1870 w 3366"/>
                                          <a:gd name="T49" fmla="*/ 3116 h 3348"/>
                                          <a:gd name="T50" fmla="*/ 1674 w 3366"/>
                                          <a:gd name="T51" fmla="*/ 3348 h 3348"/>
                                          <a:gd name="T52" fmla="*/ 1496 w 3366"/>
                                          <a:gd name="T53" fmla="*/ 3116 h 3348"/>
                                          <a:gd name="T54" fmla="*/ 1264 w 3366"/>
                                          <a:gd name="T55" fmla="*/ 3294 h 3348"/>
                                          <a:gd name="T56" fmla="*/ 1140 w 3366"/>
                                          <a:gd name="T57" fmla="*/ 3027 h 3348"/>
                                          <a:gd name="T58" fmla="*/ 872 w 3366"/>
                                          <a:gd name="T59" fmla="*/ 3152 h 3348"/>
                                          <a:gd name="T60" fmla="*/ 819 w 3366"/>
                                          <a:gd name="T61" fmla="*/ 2849 h 3348"/>
                                          <a:gd name="T62" fmla="*/ 534 w 3366"/>
                                          <a:gd name="T63" fmla="*/ 2903 h 3348"/>
                                          <a:gd name="T64" fmla="*/ 552 w 3366"/>
                                          <a:gd name="T65" fmla="*/ 2600 h 3348"/>
                                          <a:gd name="T66" fmla="*/ 249 w 3366"/>
                                          <a:gd name="T67" fmla="*/ 2564 h 3348"/>
                                          <a:gd name="T68" fmla="*/ 356 w 3366"/>
                                          <a:gd name="T69" fmla="*/ 2297 h 3348"/>
                                          <a:gd name="T70" fmla="*/ 71 w 3366"/>
                                          <a:gd name="T71" fmla="*/ 2190 h 3348"/>
                                          <a:gd name="T72" fmla="*/ 249 w 3366"/>
                                          <a:gd name="T73" fmla="*/ 1941 h 3348"/>
                                          <a:gd name="T74" fmla="*/ 0 w 3366"/>
                                          <a:gd name="T75" fmla="*/ 1781 h 3348"/>
                                          <a:gd name="T76" fmla="*/ 231 w 3366"/>
                                          <a:gd name="T77" fmla="*/ 1585 h 3348"/>
                                          <a:gd name="T78" fmla="*/ 18 w 3366"/>
                                          <a:gd name="T79" fmla="*/ 1353 h 3348"/>
                                          <a:gd name="T80" fmla="*/ 302 w 3366"/>
                                          <a:gd name="T81" fmla="*/ 1211 h 3348"/>
                                          <a:gd name="T82" fmla="*/ 160 w 3366"/>
                                          <a:gd name="T83" fmla="*/ 944 h 3348"/>
                                          <a:gd name="T84" fmla="*/ 445 w 3366"/>
                                          <a:gd name="T85" fmla="*/ 890 h 3348"/>
                                          <a:gd name="T86" fmla="*/ 374 w 3366"/>
                                          <a:gd name="T87" fmla="*/ 588 h 3348"/>
                                          <a:gd name="T88" fmla="*/ 677 w 3366"/>
                                          <a:gd name="T89" fmla="*/ 605 h 3348"/>
                                          <a:gd name="T90" fmla="*/ 694 w 3366"/>
                                          <a:gd name="T91" fmla="*/ 303 h 3348"/>
                                          <a:gd name="T92" fmla="*/ 979 w 3366"/>
                                          <a:gd name="T93" fmla="*/ 392 h 3348"/>
                                          <a:gd name="T94" fmla="*/ 1051 w 3366"/>
                                          <a:gd name="T95" fmla="*/ 107 h 3348"/>
                                          <a:gd name="T96" fmla="*/ 1318 w 3366"/>
                                          <a:gd name="T97" fmla="*/ 267 h 3348"/>
                                          <a:gd name="T98" fmla="*/ 1460 w 3366"/>
                                          <a:gd name="T99" fmla="*/ 0 h 3348"/>
                                          <a:gd name="T100" fmla="*/ 1674 w 3366"/>
                                          <a:gd name="T101" fmla="*/ 214 h 3348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  <a:cxn ang="0">
                                            <a:pos x="T14" y="T15"/>
                                          </a:cxn>
                                          <a:cxn ang="0">
                                            <a:pos x="T16" y="T17"/>
                                          </a:cxn>
                                          <a:cxn ang="0">
                                            <a:pos x="T18" y="T19"/>
                                          </a:cxn>
                                          <a:cxn ang="0">
                                            <a:pos x="T20" y="T21"/>
                                          </a:cxn>
                                          <a:cxn ang="0">
                                            <a:pos x="T22" y="T23"/>
                                          </a:cxn>
                                          <a:cxn ang="0">
                                            <a:pos x="T24" y="T25"/>
                                          </a:cxn>
                                          <a:cxn ang="0">
                                            <a:pos x="T26" y="T27"/>
                                          </a:cxn>
                                          <a:cxn ang="0">
                                            <a:pos x="T28" y="T29"/>
                                          </a:cxn>
                                          <a:cxn ang="0">
                                            <a:pos x="T30" y="T31"/>
                                          </a:cxn>
                                          <a:cxn ang="0">
                                            <a:pos x="T32" y="T33"/>
                                          </a:cxn>
                                          <a:cxn ang="0">
                                            <a:pos x="T34" y="T35"/>
                                          </a:cxn>
                                          <a:cxn ang="0">
                                            <a:pos x="T36" y="T37"/>
                                          </a:cxn>
                                          <a:cxn ang="0">
                                            <a:pos x="T38" y="T39"/>
                                          </a:cxn>
                                          <a:cxn ang="0">
                                            <a:pos x="T40" y="T41"/>
                                          </a:cxn>
                                          <a:cxn ang="0">
                                            <a:pos x="T42" y="T43"/>
                                          </a:cxn>
                                          <a:cxn ang="0">
                                            <a:pos x="T44" y="T45"/>
                                          </a:cxn>
                                          <a:cxn ang="0">
                                            <a:pos x="T46" y="T47"/>
                                          </a:cxn>
                                          <a:cxn ang="0">
                                            <a:pos x="T48" y="T49"/>
                                          </a:cxn>
                                          <a:cxn ang="0">
                                            <a:pos x="T50" y="T51"/>
                                          </a:cxn>
                                          <a:cxn ang="0">
                                            <a:pos x="T52" y="T53"/>
                                          </a:cxn>
                                          <a:cxn ang="0">
                                            <a:pos x="T54" y="T55"/>
                                          </a:cxn>
                                          <a:cxn ang="0">
                                            <a:pos x="T56" y="T57"/>
                                          </a:cxn>
                                          <a:cxn ang="0">
                                            <a:pos x="T58" y="T59"/>
                                          </a:cxn>
                                          <a:cxn ang="0">
                                            <a:pos x="T60" y="T61"/>
                                          </a:cxn>
                                          <a:cxn ang="0">
                                            <a:pos x="T62" y="T63"/>
                                          </a:cxn>
                                          <a:cxn ang="0">
                                            <a:pos x="T64" y="T65"/>
                                          </a:cxn>
                                          <a:cxn ang="0">
                                            <a:pos x="T66" y="T67"/>
                                          </a:cxn>
                                          <a:cxn ang="0">
                                            <a:pos x="T68" y="T69"/>
                                          </a:cxn>
                                          <a:cxn ang="0">
                                            <a:pos x="T70" y="T71"/>
                                          </a:cxn>
                                          <a:cxn ang="0">
                                            <a:pos x="T72" y="T73"/>
                                          </a:cxn>
                                          <a:cxn ang="0">
                                            <a:pos x="T74" y="T75"/>
                                          </a:cxn>
                                          <a:cxn ang="0">
                                            <a:pos x="T76" y="T77"/>
                                          </a:cxn>
                                          <a:cxn ang="0">
                                            <a:pos x="T78" y="T79"/>
                                          </a:cxn>
                                          <a:cxn ang="0">
                                            <a:pos x="T80" y="T81"/>
                                          </a:cxn>
                                          <a:cxn ang="0">
                                            <a:pos x="T82" y="T83"/>
                                          </a:cxn>
                                          <a:cxn ang="0">
                                            <a:pos x="T84" y="T85"/>
                                          </a:cxn>
                                          <a:cxn ang="0">
                                            <a:pos x="T86" y="T87"/>
                                          </a:cxn>
                                          <a:cxn ang="0">
                                            <a:pos x="T88" y="T89"/>
                                          </a:cxn>
                                          <a:cxn ang="0">
                                            <a:pos x="T90" y="T91"/>
                                          </a:cxn>
                                          <a:cxn ang="0">
                                            <a:pos x="T92" y="T93"/>
                                          </a:cxn>
                                          <a:cxn ang="0">
                                            <a:pos x="T94" y="T95"/>
                                          </a:cxn>
                                          <a:cxn ang="0">
                                            <a:pos x="T96" y="T97"/>
                                          </a:cxn>
                                          <a:cxn ang="0">
                                            <a:pos x="T98" y="T99"/>
                                          </a:cxn>
                                          <a:cxn ang="0">
                                            <a:pos x="T100" y="T101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3366" h="3348">
                                            <a:moveTo>
                                              <a:pt x="1674" y="214"/>
                                            </a:moveTo>
                                            <a:lnTo>
                                              <a:pt x="1888" y="0"/>
                                            </a:lnTo>
                                            <a:lnTo>
                                              <a:pt x="2048" y="267"/>
                                            </a:lnTo>
                                            <a:lnTo>
                                              <a:pt x="2297" y="107"/>
                                            </a:lnTo>
                                            <a:lnTo>
                                              <a:pt x="2386" y="392"/>
                                            </a:lnTo>
                                            <a:lnTo>
                                              <a:pt x="2671" y="303"/>
                                            </a:lnTo>
                                            <a:lnTo>
                                              <a:pt x="2671" y="605"/>
                                            </a:lnTo>
                                            <a:lnTo>
                                              <a:pt x="2974" y="588"/>
                                            </a:lnTo>
                                            <a:lnTo>
                                              <a:pt x="2903" y="890"/>
                                            </a:lnTo>
                                            <a:lnTo>
                                              <a:pt x="3206" y="944"/>
                                            </a:lnTo>
                                            <a:lnTo>
                                              <a:pt x="3063" y="1211"/>
                                            </a:lnTo>
                                            <a:lnTo>
                                              <a:pt x="3330" y="1353"/>
                                            </a:lnTo>
                                            <a:lnTo>
                                              <a:pt x="3134" y="1585"/>
                                            </a:lnTo>
                                            <a:lnTo>
                                              <a:pt x="3366" y="1781"/>
                                            </a:lnTo>
                                            <a:lnTo>
                                              <a:pt x="3117" y="1941"/>
                                            </a:lnTo>
                                            <a:lnTo>
                                              <a:pt x="3277" y="2190"/>
                                            </a:lnTo>
                                            <a:lnTo>
                                              <a:pt x="2992" y="2297"/>
                                            </a:lnTo>
                                            <a:lnTo>
                                              <a:pt x="3099" y="2564"/>
                                            </a:lnTo>
                                            <a:lnTo>
                                              <a:pt x="2796" y="2600"/>
                                            </a:lnTo>
                                            <a:lnTo>
                                              <a:pt x="2832" y="2903"/>
                                            </a:lnTo>
                                            <a:lnTo>
                                              <a:pt x="2529" y="2849"/>
                                            </a:lnTo>
                                            <a:lnTo>
                                              <a:pt x="2493" y="3152"/>
                                            </a:lnTo>
                                            <a:lnTo>
                                              <a:pt x="2208" y="3027"/>
                                            </a:lnTo>
                                            <a:lnTo>
                                              <a:pt x="2101" y="3294"/>
                                            </a:lnTo>
                                            <a:lnTo>
                                              <a:pt x="1870" y="3116"/>
                                            </a:lnTo>
                                            <a:lnTo>
                                              <a:pt x="1674" y="3348"/>
                                            </a:lnTo>
                                            <a:lnTo>
                                              <a:pt x="1496" y="3116"/>
                                            </a:lnTo>
                                            <a:lnTo>
                                              <a:pt x="1264" y="3294"/>
                                            </a:lnTo>
                                            <a:lnTo>
                                              <a:pt x="1140" y="3027"/>
                                            </a:lnTo>
                                            <a:lnTo>
                                              <a:pt x="872" y="3152"/>
                                            </a:lnTo>
                                            <a:lnTo>
                                              <a:pt x="819" y="2849"/>
                                            </a:lnTo>
                                            <a:lnTo>
                                              <a:pt x="534" y="2903"/>
                                            </a:lnTo>
                                            <a:lnTo>
                                              <a:pt x="552" y="2600"/>
                                            </a:lnTo>
                                            <a:lnTo>
                                              <a:pt x="249" y="2564"/>
                                            </a:lnTo>
                                            <a:lnTo>
                                              <a:pt x="356" y="2297"/>
                                            </a:lnTo>
                                            <a:lnTo>
                                              <a:pt x="71" y="2190"/>
                                            </a:lnTo>
                                            <a:lnTo>
                                              <a:pt x="249" y="1941"/>
                                            </a:lnTo>
                                            <a:lnTo>
                                              <a:pt x="0" y="1781"/>
                                            </a:lnTo>
                                            <a:lnTo>
                                              <a:pt x="231" y="1585"/>
                                            </a:lnTo>
                                            <a:lnTo>
                                              <a:pt x="18" y="1353"/>
                                            </a:lnTo>
                                            <a:lnTo>
                                              <a:pt x="302" y="1211"/>
                                            </a:lnTo>
                                            <a:lnTo>
                                              <a:pt x="160" y="944"/>
                                            </a:lnTo>
                                            <a:lnTo>
                                              <a:pt x="445" y="890"/>
                                            </a:lnTo>
                                            <a:lnTo>
                                              <a:pt x="374" y="588"/>
                                            </a:lnTo>
                                            <a:lnTo>
                                              <a:pt x="677" y="605"/>
                                            </a:lnTo>
                                            <a:lnTo>
                                              <a:pt x="694" y="303"/>
                                            </a:lnTo>
                                            <a:lnTo>
                                              <a:pt x="979" y="392"/>
                                            </a:lnTo>
                                            <a:lnTo>
                                              <a:pt x="1051" y="107"/>
                                            </a:lnTo>
                                            <a:lnTo>
                                              <a:pt x="1318" y="267"/>
                                            </a:lnTo>
                                            <a:lnTo>
                                              <a:pt x="1460" y="0"/>
                                            </a:lnTo>
                                            <a:lnTo>
                                              <a:pt x="1674" y="214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chemeClr val="accent5"/>
                                      </a:solidFill>
                                      <a:ln>
                                        <a:noFill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27" name="Seal Texture" descr="Award seal texture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 rotWithShape="1">
                                      <a:blip r:embed="rId14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 l="29653" t="-3302" r="-1448"/>
                                      <a:stretch/>
                                    </pic:blipFill>
                                    <pic:spPr bwMode="auto">
                                      <a:xfrm>
                                        <a:off x="0" y="0"/>
                                        <a:ext cx="1895475" cy="18954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53640926-AAD7-44d8-BBD7-CCE9431645EC}">
                                          <a14:shadowObscured xmlns:a14="http://schemas.microsoft.com/office/drawing/2010/main"/>
                                        </a:ext>
                                      </a:extLst>
                                    </pic:spPr>
                                  </pic:pic>
                                </wpg:grpSp>
                                <pic:pic xmlns:pic="http://schemas.openxmlformats.org/drawingml/2006/picture">
                                  <pic:nvPicPr>
                                    <pic:cNvPr id="28" name="Star icon" descr="Star icon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5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381000" y="414311"/>
                                      <a:ext cx="1123950" cy="106685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wpg:wgp>
                            </a:graphicData>
                          </a:graphic>
                        </wp:inline>
                      </w:drawing>
                    </mc:Choice>
                    <mc:Fallback>
                      <w:pict>
                        <v:group id="Group 24" o:spid="_x0000_s1026" alt="Description: Award seal graphic" style="width:149pt;height:149pt;mso-position-horizontal-relative:char;mso-position-vertical-relative:line" coordsize="1892300,1892300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">
                          <v:group id="Seal" o:spid="_x0000_s1027" alt="Award Seal" style="position:absolute;width:1892300;height:1892300" coordsize="1895475,190182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MyarP8UAAADbAAAA&#10;DwAAAAAAAAAAAAAAAACpAgAAZHJzL2Rvd25yZXYueG1sUEsFBgAAAAAEAAQA+gAAAJsDAAAAAA==&#10;">
                            <v:shape id="Seal Shape" o:spid="_x0000_s1028" alt="Award seal shape" style="position:absolute;top:9525;width:1892300;height:1892300;visibility:visible;mso-wrap-style:square;v-text-anchor:top" coordsize="3366,3348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" path="m1674,214l1888,,2048,267,2297,107,2386,392,2671,303,2671,605,2974,588,2903,890,3206,944,3063,1211,3330,1353,3134,1585,3366,1781,3117,1941,3277,2190,2992,2297,3099,2564,2796,2600,2832,2903,2529,2849,2493,3152,2208,3027,2101,3294,1870,3116,1674,3348,1496,3116,1264,3294,1140,3027,872,3152,819,2849,534,2903,552,2600,249,2564,356,2297,71,2190,249,1941,,1781,231,1585,18,1353,302,1211,160,944,445,890,374,588,677,605,694,303,979,392,1051,107,1318,267,1460,,1674,214xe" fillcolor="#653a95 [3208]" stroked="f">
                              <v:path arrowok="t" o:connecttype="custom" o:connectlocs="941090,120953;1061397,0;1151346,150909;1291329,60477;1341363,221560;1501584,171257;1501584,341948;1671925,332339;1632010,503031;1802351,533552;1721959,684461;1872061,764720;1761874,895847;1892300,1006627;1752317,1097059;1842266,1237795;1682044,1298272;1742198,1449181;1571857,1469528;1592096,1640785;1421755,1610264;1401516,1781520;1241295,1710870;1181142,1861779;1051278,1761173;941090,1892300;841022,1761173;710596,1861779;640886,1710870;490222,1781520;460426,1610264;300204,1640785;310324,1469528;139983,1449181;200136,1298272;39915,1237795;139983,1097059;0,1006627;129864,895847;10119,764720;169779,684461;89949,533552;250170,503031;210256,332339;380596,341948;390153,171257;550375,221560;590852,60477;740954,150909;820784,0;941090,120953" o:connectangles="0,0,0,0,0,0,0,0,0,0,0,0,0,0,0,0,0,0,0,0,0,0,0,0,0,0,0,0,0,0,0,0,0,0,0,0,0,0,0,0,0,0,0,0,0,0,0,0,0,0,0"/>
                              <o:lock v:ext="edit" aspectratio="t"/>
                            </v:shape>
                            <v:shape id="Seal Texture" o:spid="_x0000_s1029" type="#_x0000_t75" alt="Award seal texture" style="position:absolute;width:1895475;height:189547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">
                              <v:imagedata r:id="rId16" o:title="Award seal texture" croptop="-2164f" cropleft="19433f" cropright="-949f"/>
                              <v:path arrowok="t"/>
                            </v:shape>
                          </v:group>
                          <v:shape id="Star icon" o:spid="_x0000_s1030" type="#_x0000_t75" alt="Star icon" style="position:absolute;left:381000;top:414311;width:1123950;height:1066851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">
                            <v:imagedata r:id="rId17" o:title="Star icon"/>
                            <v:path arrowok="t"/>
                          </v:shape>
                          <w10:anchorlock/>
                        </v:group>
                      </w:pict>
                    </mc:Fallback>
                  </mc:AlternateContent>
                </w:r>
              </w:p>
            </w:tc>
          </w:sdtContent>
        </w:sdt>
        <w:tc>
          <w:tcPr>
            <w:tcW w:w="927" w:type="dxa"/>
          </w:tcPr>
          <w:p w:rsidR="009F4E46" w:rsidRDefault="009F4E46">
            <w:pPr>
              <w:spacing w:after="0" w:line="240" w:lineRule="auto"/>
            </w:pPr>
          </w:p>
        </w:tc>
        <w:tc>
          <w:tcPr>
            <w:tcW w:w="8622" w:type="dxa"/>
            <w:vAlign w:val="center"/>
          </w:tcPr>
          <w:tbl>
            <w:tblPr>
              <w:tblW w:w="0" w:type="auto"/>
              <w:jc w:val="right"/>
              <w:tblBorders>
                <w:bottom w:val="single" w:sz="8" w:space="0" w:color="A18F8F" w:themeColor="text2" w:themeTint="99"/>
                <w:insideH w:val="single" w:sz="8" w:space="0" w:color="A18F8F" w:themeColor="text2" w:themeTint="99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  <w:tblDescription w:val="Date and signature"/>
            </w:tblPr>
            <w:tblGrid>
              <w:gridCol w:w="2412"/>
              <w:gridCol w:w="6192"/>
            </w:tblGrid>
            <w:tr w:rsidR="009F4E46">
              <w:trPr>
                <w:trHeight w:val="1377"/>
                <w:jc w:val="right"/>
              </w:trPr>
              <w:tc>
                <w:tcPr>
                  <w:tcW w:w="2412" w:type="dxa"/>
                  <w:vAlign w:val="bottom"/>
                </w:tcPr>
                <w:p w:rsidR="009F4E46" w:rsidRDefault="00F47485">
                  <w:pPr>
                    <w:pStyle w:val="SigHeading"/>
                    <w:spacing w:line="240" w:lineRule="auto"/>
                    <w:jc w:val="center"/>
                  </w:pPr>
                  <w:r>
                    <w:t>Presented By:</w:t>
                  </w:r>
                </w:p>
              </w:tc>
              <w:sdt>
                <w:sdtPr>
                  <w:id w:val="-446467856"/>
                  <w:placeholder>
                    <w:docPart w:val="FF41805273870D4894818C1BCB4FE507"/>
                  </w:placeholder>
                  <w:temporary/>
                  <w:showingPlcHdr/>
                </w:sdtPr>
                <w:sdtEndPr/>
                <w:sdtContent>
                  <w:tc>
                    <w:tcPr>
                      <w:tcW w:w="6192" w:type="dxa"/>
                      <w:vAlign w:val="bottom"/>
                    </w:tcPr>
                    <w:p w:rsidR="009F4E46" w:rsidRDefault="00F47485">
                      <w:pPr>
                        <w:pStyle w:val="Signature"/>
                        <w:jc w:val="center"/>
                      </w:pPr>
                      <w:r>
                        <w:t>[Signatory name(s)]</w:t>
                      </w:r>
                    </w:p>
                  </w:tc>
                </w:sdtContent>
              </w:sdt>
            </w:tr>
            <w:tr w:rsidR="009F4E46">
              <w:trPr>
                <w:trHeight w:val="1150"/>
                <w:jc w:val="right"/>
              </w:trPr>
              <w:tc>
                <w:tcPr>
                  <w:tcW w:w="2412" w:type="dxa"/>
                  <w:vAlign w:val="bottom"/>
                </w:tcPr>
                <w:p w:rsidR="009F4E46" w:rsidRDefault="00F47485">
                  <w:pPr>
                    <w:pStyle w:val="SigHeading"/>
                    <w:spacing w:line="240" w:lineRule="auto"/>
                    <w:jc w:val="center"/>
                  </w:pPr>
                  <w:r>
                    <w:t>On This Day:</w:t>
                  </w:r>
                </w:p>
              </w:tc>
              <w:sdt>
                <w:sdtPr>
                  <w:id w:val="-115761903"/>
                  <w:placeholder>
                    <w:docPart w:val="1E4336F52383F64CBD561C51D05B7DAA"/>
                  </w:placeholder>
                  <w:showingPlcHdr/>
                  <w:date>
                    <w:dateFormat w:val="MMMM d, yyyy"/>
                    <w:lid w:val="en-US"/>
                    <w:storeMappedDataAs w:val="dateTime"/>
                    <w:calendar w:val="gregorian"/>
                  </w:date>
                </w:sdtPr>
                <w:sdtEndPr/>
                <w:sdtContent>
                  <w:tc>
                    <w:tcPr>
                      <w:tcW w:w="6192" w:type="dxa"/>
                      <w:vAlign w:val="bottom"/>
                    </w:tcPr>
                    <w:p w:rsidR="009F4E46" w:rsidRDefault="00F47485">
                      <w:pPr>
                        <w:pStyle w:val="Signature"/>
                        <w:jc w:val="center"/>
                      </w:pPr>
                      <w:r>
                        <w:t>[Click to select a date]</w:t>
                      </w:r>
                    </w:p>
                  </w:tc>
                </w:sdtContent>
              </w:sdt>
            </w:tr>
          </w:tbl>
          <w:p w:rsidR="009F4E46" w:rsidRDefault="009F4E46">
            <w:pPr>
              <w:spacing w:after="0" w:line="240" w:lineRule="auto"/>
            </w:pPr>
          </w:p>
        </w:tc>
      </w:tr>
    </w:tbl>
    <w:p w:rsidR="009F4E46" w:rsidRDefault="009F4E46">
      <w:pPr>
        <w:spacing w:after="0" w:line="200" w:lineRule="exact"/>
      </w:pPr>
    </w:p>
    <w:sectPr w:rsidR="009F4E46">
      <w:pgSz w:w="15840" w:h="12240" w:orient="landscape"/>
      <w:pgMar w:top="2160" w:right="1584" w:bottom="720" w:left="158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E3471" w:rsidRDefault="00DE3471">
      <w:pPr>
        <w:spacing w:after="0" w:line="240" w:lineRule="auto"/>
      </w:pPr>
      <w:r>
        <w:separator/>
      </w:r>
    </w:p>
  </w:endnote>
  <w:endnote w:type="continuationSeparator" w:id="0">
    <w:p w:rsidR="00DE3471" w:rsidRDefault="00DE34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Plantagenet Cherokee">
    <w:panose1 w:val="02020000000000000000"/>
    <w:charset w:val="00"/>
    <w:family w:val="auto"/>
    <w:pitch w:val="variable"/>
    <w:sig w:usb0="80000003" w:usb1="00000000" w:usb2="00001000" w:usb3="00000000" w:csb0="000001F3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entury Gothic">
    <w:panose1 w:val="020B0502020202020204"/>
    <w:charset w:val="00"/>
    <w:family w:val="auto"/>
    <w:pitch w:val="variable"/>
    <w:sig w:usb0="00000003" w:usb1="00000000" w:usb2="00000000" w:usb3="00000000" w:csb0="00000001" w:csb1="00000000"/>
  </w:font>
  <w:font w:name="Segoe Print">
    <w:altName w:val="Times New Roman"/>
    <w:charset w:val="00"/>
    <w:family w:val="auto"/>
    <w:pitch w:val="variable"/>
    <w:sig w:usb0="0000028F" w:usb1="00000000" w:usb2="00000000" w:usb3="00000000" w:csb0="0000009F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E3471" w:rsidRDefault="00DE3471">
      <w:pPr>
        <w:spacing w:after="0" w:line="240" w:lineRule="auto"/>
      </w:pPr>
      <w:r>
        <w:separator/>
      </w:r>
    </w:p>
  </w:footnote>
  <w:footnote w:type="continuationSeparator" w:id="0">
    <w:p w:rsidR="00DE3471" w:rsidRDefault="00DE347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C3B2142E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EC52AC8C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C3B2FA2E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8F88E7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0"/>
    <w:multiLevelType w:val="singleLevel"/>
    <w:tmpl w:val="66BCBD80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23AA86FE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D3C0E69A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8B2C9D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FAC2949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878440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0"/>
  </w:num>
  <w:num w:numId="5">
    <w:abstractNumId w:val="5"/>
  </w:num>
  <w:num w:numId="6">
    <w:abstractNumId w:val="4"/>
  </w:num>
  <w:num w:numId="7">
    <w:abstractNumId w:val="8"/>
  </w:num>
  <w:num w:numId="8">
    <w:abstractNumId w:val="3"/>
  </w:num>
  <w:num w:numId="9">
    <w:abstractNumId w:val="2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DateAndTime/>
  <w:attachedTemplate r:id="rId1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3471"/>
    <w:rsid w:val="004230F1"/>
    <w:rsid w:val="009F4E46"/>
    <w:rsid w:val="00DE3471"/>
    <w:rsid w:val="00F474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color w:val="262626" w:themeColor="text1" w:themeTint="D9"/>
        <w:sz w:val="26"/>
        <w:szCs w:val="26"/>
        <w:lang w:val="en-US" w:eastAsia="ja-JP" w:bidi="ar-SA"/>
      </w:rPr>
    </w:rPrDefault>
    <w:pPrDefault>
      <w:pPr>
        <w:spacing w:after="200" w:line="276" w:lineRule="auto"/>
        <w:jc w:val="center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uiPriority="9" w:qFormat="1"/>
    <w:lsdException w:name="heading 2" w:uiPriority="9" w:qFormat="1"/>
    <w:lsdException w:name="heading 3" w:uiPriority="9"/>
    <w:lsdException w:name="heading 4" w:uiPriority="9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" w:unhideWhenUsed="0" w:qFormat="1"/>
    <w:lsdException w:name="Signature" w:qFormat="1"/>
    <w:lsdException w:name="Default Paragraph Font" w:uiPriority="1"/>
    <w:lsdException w:name="Subtitle" w:uiPriority="20" w:qFormat="1"/>
    <w:lsdException w:name="Strong" w:uiPriority="22" w:unhideWhenUsed="0" w:qFormat="1"/>
    <w:lsdException w:name="Emphasis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uiPriority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unhideWhenUsed="0" w:qFormat="1"/>
    <w:lsdException w:name="Quote" w:uiPriority="29" w:unhideWhenUsed="0" w:qFormat="1"/>
    <w:lsdException w:name="Intense Quote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unhideWhenUsed="0" w:qFormat="1"/>
    <w:lsdException w:name="Intense Emphasis" w:uiPriority="21" w:unhideWhenUsed="0" w:qFormat="1"/>
    <w:lsdException w:name="Subtle Reference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semiHidden/>
    <w:unhideWhenUsed/>
    <w:qFormat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653A95" w:themeColor="accent5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653A95" w:themeColor="accent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ame">
    <w:name w:val="Name"/>
    <w:basedOn w:val="Normal"/>
    <w:uiPriority w:val="1"/>
    <w:qFormat/>
    <w:pPr>
      <w:pBdr>
        <w:bottom w:val="single" w:sz="8" w:space="1" w:color="A18F8F" w:themeColor="text2" w:themeTint="99"/>
      </w:pBdr>
      <w:spacing w:before="300" w:line="240" w:lineRule="auto"/>
    </w:pPr>
    <w:rPr>
      <w:sz w:val="114"/>
      <w:szCs w:val="114"/>
    </w:rPr>
  </w:style>
  <w:style w:type="paragraph" w:styleId="Signature">
    <w:name w:val="Signature"/>
    <w:basedOn w:val="Normal"/>
    <w:link w:val="SignatureChar"/>
    <w:uiPriority w:val="1"/>
    <w:unhideWhenUsed/>
    <w:qFormat/>
    <w:pPr>
      <w:spacing w:after="0" w:line="240" w:lineRule="auto"/>
      <w:ind w:left="432"/>
      <w:jc w:val="left"/>
    </w:pPr>
    <w:rPr>
      <w:rFonts w:ascii="Segoe Print" w:hAnsi="Segoe Print"/>
    </w:rPr>
  </w:style>
  <w:style w:type="character" w:customStyle="1" w:styleId="SignatureChar">
    <w:name w:val="Signature Char"/>
    <w:basedOn w:val="DefaultParagraphFont"/>
    <w:link w:val="Signature"/>
    <w:uiPriority w:val="1"/>
    <w:rPr>
      <w:rFonts w:ascii="Segoe Print" w:hAnsi="Segoe Print"/>
    </w:rPr>
  </w:style>
  <w:style w:type="paragraph" w:styleId="BalloonText">
    <w:name w:val="Balloon Text"/>
    <w:basedOn w:val="Normal"/>
    <w:link w:val="BalloonTextChar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Pr>
      <w:rFonts w:ascii="Tahoma" w:hAnsi="Tahoma" w:cs="Tahoma"/>
      <w:color w:val="262626" w:themeColor="text1" w:themeTint="D9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itle">
    <w:name w:val="Title"/>
    <w:basedOn w:val="Normal"/>
    <w:next w:val="Normal"/>
    <w:link w:val="TitleChar"/>
    <w:uiPriority w:val="1"/>
    <w:unhideWhenUsed/>
    <w:qFormat/>
    <w:pPr>
      <w:pBdr>
        <w:top w:val="single" w:sz="8" w:space="5" w:color="A18F8F" w:themeColor="text2" w:themeTint="99"/>
        <w:bottom w:val="single" w:sz="8" w:space="5" w:color="A18F8F" w:themeColor="text2" w:themeTint="99"/>
      </w:pBdr>
      <w:spacing w:after="1000" w:line="240" w:lineRule="auto"/>
    </w:pPr>
    <w:rPr>
      <w:rFonts w:asciiTheme="majorHAnsi" w:eastAsiaTheme="majorEastAsia" w:hAnsiTheme="majorHAnsi" w:cstheme="majorBidi"/>
      <w:b/>
      <w:bCs/>
      <w:caps/>
      <w:color w:val="653A95" w:themeColor="accent5"/>
      <w:sz w:val="68"/>
      <w:szCs w:val="68"/>
      <w14:textOutline w14:w="12700" w14:cap="sq" w14:cmpd="sng" w14:algn="ctr">
        <w14:noFill/>
        <w14:prstDash w14:val="solid"/>
        <w14:miter w14:lim="800000"/>
      </w14:textOutline>
    </w:rPr>
  </w:style>
  <w:style w:type="character" w:customStyle="1" w:styleId="TitleChar">
    <w:name w:val="Title Char"/>
    <w:basedOn w:val="DefaultParagraphFont"/>
    <w:link w:val="Title"/>
    <w:uiPriority w:val="1"/>
    <w:rPr>
      <w:rFonts w:asciiTheme="majorHAnsi" w:eastAsiaTheme="majorEastAsia" w:hAnsiTheme="majorHAnsi" w:cstheme="majorBidi"/>
      <w:b/>
      <w:bCs/>
      <w:caps/>
      <w:color w:val="653A95" w:themeColor="accent5"/>
      <w:sz w:val="68"/>
      <w:szCs w:val="68"/>
      <w14:textOutline w14:w="12700" w14:cap="sq" w14:cmpd="sng" w14:algn="ctr">
        <w14:noFill/>
        <w14:prstDash w14:val="solid"/>
        <w14:miter w14:lim="800000"/>
      </w14:textOutline>
    </w:rPr>
  </w:style>
  <w:style w:type="paragraph" w:customStyle="1" w:styleId="Organization">
    <w:name w:val="Organization"/>
    <w:basedOn w:val="Normal"/>
    <w:uiPriority w:val="1"/>
    <w:qFormat/>
    <w:pPr>
      <w:spacing w:before="200" w:line="240" w:lineRule="auto"/>
    </w:pPr>
    <w:rPr>
      <w:caps/>
      <w:sz w:val="66"/>
      <w:szCs w:val="66"/>
    </w:rPr>
  </w:style>
  <w:style w:type="paragraph" w:customStyle="1" w:styleId="SigHeading">
    <w:name w:val="Sig Heading"/>
    <w:basedOn w:val="Normal"/>
    <w:next w:val="Normal"/>
    <w:uiPriority w:val="1"/>
    <w:qFormat/>
    <w:pPr>
      <w:spacing w:before="160" w:after="0"/>
      <w:jc w:val="left"/>
    </w:pPr>
    <w:rPr>
      <w:caps/>
    </w:rPr>
  </w:style>
  <w:style w:type="character" w:customStyle="1" w:styleId="Heading1Char">
    <w:name w:val="Heading 1 Char"/>
    <w:basedOn w:val="DefaultParagraphFont"/>
    <w:link w:val="Heading1"/>
    <w:uiPriority w:val="9"/>
    <w:semiHidden/>
    <w:rPr>
      <w:rFonts w:asciiTheme="majorHAnsi" w:eastAsiaTheme="majorEastAsia" w:hAnsiTheme="majorHAnsi" w:cstheme="majorBidi"/>
      <w:color w:val="653A95" w:themeColor="accent5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Pr>
      <w:rFonts w:asciiTheme="majorHAnsi" w:eastAsiaTheme="majorEastAsia" w:hAnsiTheme="majorHAnsi" w:cstheme="majorBidi"/>
      <w:color w:val="653A95" w:themeColor="accent5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color w:val="262626" w:themeColor="text1" w:themeTint="D9"/>
        <w:sz w:val="26"/>
        <w:szCs w:val="26"/>
        <w:lang w:val="en-US" w:eastAsia="ja-JP" w:bidi="ar-SA"/>
      </w:rPr>
    </w:rPrDefault>
    <w:pPrDefault>
      <w:pPr>
        <w:spacing w:after="200" w:line="276" w:lineRule="auto"/>
        <w:jc w:val="center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uiPriority="9" w:qFormat="1"/>
    <w:lsdException w:name="heading 2" w:uiPriority="9" w:qFormat="1"/>
    <w:lsdException w:name="heading 3" w:uiPriority="9"/>
    <w:lsdException w:name="heading 4" w:uiPriority="9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" w:unhideWhenUsed="0" w:qFormat="1"/>
    <w:lsdException w:name="Signature" w:qFormat="1"/>
    <w:lsdException w:name="Default Paragraph Font" w:uiPriority="1"/>
    <w:lsdException w:name="Subtitle" w:uiPriority="20" w:qFormat="1"/>
    <w:lsdException w:name="Strong" w:uiPriority="22" w:unhideWhenUsed="0" w:qFormat="1"/>
    <w:lsdException w:name="Emphasis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uiPriority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unhideWhenUsed="0" w:qFormat="1"/>
    <w:lsdException w:name="Quote" w:uiPriority="29" w:unhideWhenUsed="0" w:qFormat="1"/>
    <w:lsdException w:name="Intense Quote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unhideWhenUsed="0" w:qFormat="1"/>
    <w:lsdException w:name="Intense Emphasis" w:uiPriority="21" w:unhideWhenUsed="0" w:qFormat="1"/>
    <w:lsdException w:name="Subtle Reference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semiHidden/>
    <w:unhideWhenUsed/>
    <w:qFormat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653A95" w:themeColor="accent5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653A95" w:themeColor="accent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ame">
    <w:name w:val="Name"/>
    <w:basedOn w:val="Normal"/>
    <w:uiPriority w:val="1"/>
    <w:qFormat/>
    <w:pPr>
      <w:pBdr>
        <w:bottom w:val="single" w:sz="8" w:space="1" w:color="A18F8F" w:themeColor="text2" w:themeTint="99"/>
      </w:pBdr>
      <w:spacing w:before="300" w:line="240" w:lineRule="auto"/>
    </w:pPr>
    <w:rPr>
      <w:sz w:val="114"/>
      <w:szCs w:val="114"/>
    </w:rPr>
  </w:style>
  <w:style w:type="paragraph" w:styleId="Signature">
    <w:name w:val="Signature"/>
    <w:basedOn w:val="Normal"/>
    <w:link w:val="SignatureChar"/>
    <w:uiPriority w:val="1"/>
    <w:unhideWhenUsed/>
    <w:qFormat/>
    <w:pPr>
      <w:spacing w:after="0" w:line="240" w:lineRule="auto"/>
      <w:ind w:left="432"/>
      <w:jc w:val="left"/>
    </w:pPr>
    <w:rPr>
      <w:rFonts w:ascii="Segoe Print" w:hAnsi="Segoe Print"/>
    </w:rPr>
  </w:style>
  <w:style w:type="character" w:customStyle="1" w:styleId="SignatureChar">
    <w:name w:val="Signature Char"/>
    <w:basedOn w:val="DefaultParagraphFont"/>
    <w:link w:val="Signature"/>
    <w:uiPriority w:val="1"/>
    <w:rPr>
      <w:rFonts w:ascii="Segoe Print" w:hAnsi="Segoe Print"/>
    </w:rPr>
  </w:style>
  <w:style w:type="paragraph" w:styleId="BalloonText">
    <w:name w:val="Balloon Text"/>
    <w:basedOn w:val="Normal"/>
    <w:link w:val="BalloonTextChar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Pr>
      <w:rFonts w:ascii="Tahoma" w:hAnsi="Tahoma" w:cs="Tahoma"/>
      <w:color w:val="262626" w:themeColor="text1" w:themeTint="D9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itle">
    <w:name w:val="Title"/>
    <w:basedOn w:val="Normal"/>
    <w:next w:val="Normal"/>
    <w:link w:val="TitleChar"/>
    <w:uiPriority w:val="1"/>
    <w:unhideWhenUsed/>
    <w:qFormat/>
    <w:pPr>
      <w:pBdr>
        <w:top w:val="single" w:sz="8" w:space="5" w:color="A18F8F" w:themeColor="text2" w:themeTint="99"/>
        <w:bottom w:val="single" w:sz="8" w:space="5" w:color="A18F8F" w:themeColor="text2" w:themeTint="99"/>
      </w:pBdr>
      <w:spacing w:after="1000" w:line="240" w:lineRule="auto"/>
    </w:pPr>
    <w:rPr>
      <w:rFonts w:asciiTheme="majorHAnsi" w:eastAsiaTheme="majorEastAsia" w:hAnsiTheme="majorHAnsi" w:cstheme="majorBidi"/>
      <w:b/>
      <w:bCs/>
      <w:caps/>
      <w:color w:val="653A95" w:themeColor="accent5"/>
      <w:sz w:val="68"/>
      <w:szCs w:val="68"/>
      <w14:textOutline w14:w="12700" w14:cap="sq" w14:cmpd="sng" w14:algn="ctr">
        <w14:noFill/>
        <w14:prstDash w14:val="solid"/>
        <w14:miter w14:lim="800000"/>
      </w14:textOutline>
    </w:rPr>
  </w:style>
  <w:style w:type="character" w:customStyle="1" w:styleId="TitleChar">
    <w:name w:val="Title Char"/>
    <w:basedOn w:val="DefaultParagraphFont"/>
    <w:link w:val="Title"/>
    <w:uiPriority w:val="1"/>
    <w:rPr>
      <w:rFonts w:asciiTheme="majorHAnsi" w:eastAsiaTheme="majorEastAsia" w:hAnsiTheme="majorHAnsi" w:cstheme="majorBidi"/>
      <w:b/>
      <w:bCs/>
      <w:caps/>
      <w:color w:val="653A95" w:themeColor="accent5"/>
      <w:sz w:val="68"/>
      <w:szCs w:val="68"/>
      <w14:textOutline w14:w="12700" w14:cap="sq" w14:cmpd="sng" w14:algn="ctr">
        <w14:noFill/>
        <w14:prstDash w14:val="solid"/>
        <w14:miter w14:lim="800000"/>
      </w14:textOutline>
    </w:rPr>
  </w:style>
  <w:style w:type="paragraph" w:customStyle="1" w:styleId="Organization">
    <w:name w:val="Organization"/>
    <w:basedOn w:val="Normal"/>
    <w:uiPriority w:val="1"/>
    <w:qFormat/>
    <w:pPr>
      <w:spacing w:before="200" w:line="240" w:lineRule="auto"/>
    </w:pPr>
    <w:rPr>
      <w:caps/>
      <w:sz w:val="66"/>
      <w:szCs w:val="66"/>
    </w:rPr>
  </w:style>
  <w:style w:type="paragraph" w:customStyle="1" w:styleId="SigHeading">
    <w:name w:val="Sig Heading"/>
    <w:basedOn w:val="Normal"/>
    <w:next w:val="Normal"/>
    <w:uiPriority w:val="1"/>
    <w:qFormat/>
    <w:pPr>
      <w:spacing w:before="160" w:after="0"/>
      <w:jc w:val="left"/>
    </w:pPr>
    <w:rPr>
      <w:caps/>
    </w:rPr>
  </w:style>
  <w:style w:type="character" w:customStyle="1" w:styleId="Heading1Char">
    <w:name w:val="Heading 1 Char"/>
    <w:basedOn w:val="DefaultParagraphFont"/>
    <w:link w:val="Heading1"/>
    <w:uiPriority w:val="9"/>
    <w:semiHidden/>
    <w:rPr>
      <w:rFonts w:asciiTheme="majorHAnsi" w:eastAsiaTheme="majorEastAsia" w:hAnsiTheme="majorHAnsi" w:cstheme="majorBidi"/>
      <w:color w:val="653A95" w:themeColor="accent5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Pr>
      <w:rFonts w:asciiTheme="majorHAnsi" w:eastAsiaTheme="majorEastAsia" w:hAnsiTheme="majorHAnsi" w:cstheme="majorBidi"/>
      <w:color w:val="653A95" w:themeColor="accent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endnotes" Target="endnotes.xml"/><Relationship Id="rId20" Type="http://schemas.openxmlformats.org/officeDocument/2006/relationships/theme" Target="theme/theme1.xml"/><Relationship Id="rId10" Type="http://schemas.openxmlformats.org/officeDocument/2006/relationships/image" Target="media/image1.png"/><Relationship Id="rId11" Type="http://schemas.openxmlformats.org/officeDocument/2006/relationships/image" Target="media/image2.png"/><Relationship Id="rId12" Type="http://schemas.openxmlformats.org/officeDocument/2006/relationships/image" Target="media/image3.png"/><Relationship Id="rId13" Type="http://schemas.openxmlformats.org/officeDocument/2006/relationships/image" Target="media/image4.png"/><Relationship Id="rId14" Type="http://schemas.openxmlformats.org/officeDocument/2006/relationships/image" Target="media/image5.png"/><Relationship Id="rId15" Type="http://schemas.openxmlformats.org/officeDocument/2006/relationships/image" Target="media/image6.png"/><Relationship Id="rId16" Type="http://schemas.openxmlformats.org/officeDocument/2006/relationships/image" Target="media/image7.png"/><Relationship Id="rId17" Type="http://schemas.openxmlformats.org/officeDocument/2006/relationships/image" Target="media/image8.png"/><Relationship Id="rId18" Type="http://schemas.openxmlformats.org/officeDocument/2006/relationships/fontTable" Target="fontTable.xml"/><Relationship Id="rId19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2" Type="http://schemas.openxmlformats.org/officeDocument/2006/relationships/customXml" Target="../customXml/item2.xml"/><Relationship Id="rId3" Type="http://schemas.openxmlformats.org/officeDocument/2006/relationships/numbering" Target="numbering.xml"/><Relationship Id="rId4" Type="http://schemas.openxmlformats.org/officeDocument/2006/relationships/styles" Target="styles.xml"/><Relationship Id="rId5" Type="http://schemas.microsoft.com/office/2007/relationships/stylesWithEffects" Target="stylesWithEffects.xml"/><Relationship Id="rId6" Type="http://schemas.openxmlformats.org/officeDocument/2006/relationships/settings" Target="settings.xml"/><Relationship Id="rId7" Type="http://schemas.openxmlformats.org/officeDocument/2006/relationships/webSettings" Target="webSettings.xml"/><Relationship Id="rId8" Type="http://schemas.openxmlformats.org/officeDocument/2006/relationships/footnotes" Target="footnot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Macintosh%20HD:Users:Laurel:Downloads:TS104040171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ntTable" Target="fontTable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glossary/document.xml><?xml version="1.0" encoding="utf-8"?>
<w:glossary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3B53529D906F1D4EB67B4B8770BE786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0017F63-A954-474B-8422-B7F98FF05780}"/>
      </w:docPartPr>
      <w:docPartBody>
        <w:p w:rsidR="00000000" w:rsidRDefault="00286053">
          <w:pPr>
            <w:pStyle w:val="3B53529D906F1D4EB67B4B8770BE786A"/>
          </w:pPr>
          <w:r>
            <w:t>[Recipient Name]</w:t>
          </w:r>
        </w:p>
      </w:docPartBody>
    </w:docPart>
    <w:docPart>
      <w:docPartPr>
        <w:name w:val="37392C33BCBA7E4F8BECA6AFC699A84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2B15ED9-5294-1D49-ACB2-548F9B8802BC}"/>
      </w:docPartPr>
      <w:docPartBody>
        <w:p w:rsidR="00000000" w:rsidRDefault="00286053">
          <w:pPr>
            <w:pStyle w:val="37392C33BCBA7E4F8BECA6AFC699A84B"/>
          </w:pPr>
          <w:r>
            <w:t>is thanked for their phenomenal participation on</w:t>
          </w:r>
        </w:p>
      </w:docPartBody>
    </w:docPart>
    <w:docPart>
      <w:docPartPr>
        <w:name w:val="F840F049E04D4A458B6D8F3043BE09C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070563E-F2CA-2C43-BA9D-8DF05A90D670}"/>
      </w:docPartPr>
      <w:docPartBody>
        <w:p w:rsidR="00000000" w:rsidRDefault="00286053">
          <w:pPr>
            <w:pStyle w:val="F840F049E04D4A458B6D8F3043BE09C1"/>
          </w:pPr>
          <w:r>
            <w:t>[Team Name]</w:t>
          </w:r>
        </w:p>
      </w:docPartBody>
    </w:docPart>
    <w:docPart>
      <w:docPartPr>
        <w:name w:val="BD8EC5FDF4051F45BD9A9D5BE127ED2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83C9A41-638D-5442-8D44-229671B1D63C}"/>
      </w:docPartPr>
      <w:docPartBody>
        <w:p w:rsidR="00000000" w:rsidRDefault="00286053">
          <w:pPr>
            <w:pStyle w:val="BD8EC5FDF4051F45BD9A9D5BE127ED29"/>
          </w:pPr>
          <w:r>
            <w:rPr>
              <w:rStyle w:val="PlaceholderText"/>
            </w:rPr>
            <w:t>Choose a building block.</w:t>
          </w:r>
        </w:p>
      </w:docPartBody>
    </w:docPart>
    <w:docPart>
      <w:docPartPr>
        <w:name w:val="FF41805273870D4894818C1BCB4FE50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FFEE194-D38A-AB4B-9161-4B410DDD9290}"/>
      </w:docPartPr>
      <w:docPartBody>
        <w:p w:rsidR="00000000" w:rsidRDefault="00286053">
          <w:pPr>
            <w:pStyle w:val="FF41805273870D4894818C1BCB4FE507"/>
          </w:pPr>
          <w:r>
            <w:t>[Signatory name(s)]</w:t>
          </w:r>
        </w:p>
      </w:docPartBody>
    </w:docPart>
    <w:docPart>
      <w:docPartPr>
        <w:name w:val="1E4336F52383F64CBD561C51D05B7DA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981A9DB-01A3-3746-9EBB-6AFE6155E345}"/>
      </w:docPartPr>
      <w:docPartBody>
        <w:p w:rsidR="00000000" w:rsidRDefault="00286053">
          <w:pPr>
            <w:pStyle w:val="1E4336F52383F64CBD561C51D05B7DAA"/>
          </w:pPr>
          <w:r>
            <w:t>[Click to select a date]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Plantagenet Cherokee">
    <w:panose1 w:val="02020000000000000000"/>
    <w:charset w:val="00"/>
    <w:family w:val="auto"/>
    <w:pitch w:val="variable"/>
    <w:sig w:usb0="80000003" w:usb1="00000000" w:usb2="00001000" w:usb3="00000000" w:csb0="000001F3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entury Gothic">
    <w:panose1 w:val="020B0502020202020204"/>
    <w:charset w:val="00"/>
    <w:family w:val="auto"/>
    <w:pitch w:val="variable"/>
    <w:sig w:usb0="00000003" w:usb1="00000000" w:usb2="00000000" w:usb3="00000000" w:csb0="00000001" w:csb1="00000000"/>
  </w:font>
  <w:font w:name="Segoe Print">
    <w:altName w:val="Times New Roman"/>
    <w:charset w:val="00"/>
    <w:family w:val="auto"/>
    <w:pitch w:val="variable"/>
    <w:sig w:usb0="0000028F" w:usb1="00000000" w:usb2="00000000" w:usb3="00000000" w:csb0="0000009F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ゴシック">
    <w:altName w:val="ＭＳ ゴシック"/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efaultImageDpi w14:val="300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3B53529D906F1D4EB67B4B8770BE786A">
    <w:name w:val="3B53529D906F1D4EB67B4B8770BE786A"/>
  </w:style>
  <w:style w:type="paragraph" w:customStyle="1" w:styleId="37392C33BCBA7E4F8BECA6AFC699A84B">
    <w:name w:val="37392C33BCBA7E4F8BECA6AFC699A84B"/>
  </w:style>
  <w:style w:type="paragraph" w:customStyle="1" w:styleId="F840F049E04D4A458B6D8F3043BE09C1">
    <w:name w:val="F840F049E04D4A458B6D8F3043BE09C1"/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customStyle="1" w:styleId="BD8EC5FDF4051F45BD9A9D5BE127ED29">
    <w:name w:val="BD8EC5FDF4051F45BD9A9D5BE127ED29"/>
  </w:style>
  <w:style w:type="paragraph" w:customStyle="1" w:styleId="FF41805273870D4894818C1BCB4FE507">
    <w:name w:val="FF41805273870D4894818C1BCB4FE507"/>
  </w:style>
  <w:style w:type="paragraph" w:customStyle="1" w:styleId="1E4336F52383F64CBD561C51D05B7DAA">
    <w:name w:val="1E4336F52383F64CBD561C51D05B7DAA"/>
  </w:style>
</w:styles>
</file>

<file path=word/glossary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3B53529D906F1D4EB67B4B8770BE786A">
    <w:name w:val="3B53529D906F1D4EB67B4B8770BE786A"/>
  </w:style>
  <w:style w:type="paragraph" w:customStyle="1" w:styleId="37392C33BCBA7E4F8BECA6AFC699A84B">
    <w:name w:val="37392C33BCBA7E4F8BECA6AFC699A84B"/>
  </w:style>
  <w:style w:type="paragraph" w:customStyle="1" w:styleId="F840F049E04D4A458B6D8F3043BE09C1">
    <w:name w:val="F840F049E04D4A458B6D8F3043BE09C1"/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customStyle="1" w:styleId="BD8EC5FDF4051F45BD9A9D5BE127ED29">
    <w:name w:val="BD8EC5FDF4051F45BD9A9D5BE127ED29"/>
  </w:style>
  <w:style w:type="paragraph" w:customStyle="1" w:styleId="FF41805273870D4894818C1BCB4FE507">
    <w:name w:val="FF41805273870D4894818C1BCB4FE507"/>
  </w:style>
  <w:style w:type="paragraph" w:customStyle="1" w:styleId="1E4336F52383F64CBD561C51D05B7DAA">
    <w:name w:val="1E4336F52383F64CBD561C51D05B7DAA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theme/theme1.xml><?xml version="1.0" encoding="utf-8"?>
<a:theme xmlns:a="http://schemas.openxmlformats.org/drawingml/2006/main" name="Office Theme">
  <a:themeElements>
    <a:clrScheme name="MVP">
      <a:dk1>
        <a:sysClr val="windowText" lastClr="000000"/>
      </a:dk1>
      <a:lt1>
        <a:sysClr val="window" lastClr="FFFFFF"/>
      </a:lt1>
      <a:dk2>
        <a:srgbClr val="5C4D4D"/>
      </a:dk2>
      <a:lt2>
        <a:srgbClr val="F2F2F2"/>
      </a:lt2>
      <a:accent1>
        <a:srgbClr val="8B0E04"/>
      </a:accent1>
      <a:accent2>
        <a:srgbClr val="2F8440"/>
      </a:accent2>
      <a:accent3>
        <a:srgbClr val="006AB2"/>
      </a:accent3>
      <a:accent4>
        <a:srgbClr val="DE5823"/>
      </a:accent4>
      <a:accent5>
        <a:srgbClr val="653A95"/>
      </a:accent5>
      <a:accent6>
        <a:srgbClr val="F7B239"/>
      </a:accent6>
      <a:hlink>
        <a:srgbClr val="006AB2"/>
      </a:hlink>
      <a:folHlink>
        <a:srgbClr val="653A95"/>
      </a:folHlink>
    </a:clrScheme>
    <a:fontScheme name="Award certificates - T3">
      <a:majorFont>
        <a:latin typeface="Century Gothic"/>
        <a:ea typeface=""/>
        <a:cs typeface=""/>
      </a:majorFont>
      <a:minorFont>
        <a:latin typeface="Plantagenet Cherokee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FormTemplates xmlns="http://schemas.microsoft.com/sharepoint/v3/contenttype/forms">
  <Display>DocumentLibraryForm</Display>
  <Edit>AssetEditForm</Edit>
  <New>DocumentLibraryForm</New>
</FormTemplates>
</file>

<file path=customXml/item2.xml><?xml version="1.0" encoding="utf-8"?>
<b:Sources xmlns:b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0312FC6-A41E-4C7B-9850-F0239BB5A76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7ACA365-9837-4943-B61D-2A938B522E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TS104040171.dotx</Template>
  <TotalTime>0</TotalTime>
  <Pages>1</Pages>
  <Words>29</Words>
  <Characters>171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Laurel Yan</dc:creator>
  <cp:keywords/>
  <cp:lastModifiedBy>Laurel Yan</cp:lastModifiedBy>
  <cp:revision>1</cp:revision>
  <dcterms:created xsi:type="dcterms:W3CDTF">2014-03-11T08:30:00Z</dcterms:created>
  <dcterms:modified xsi:type="dcterms:W3CDTF">2014-03-11T08:30:00Z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TC028051429991</vt:lpwstr>
  </property>
</Properties>
</file>